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Kingston upon Thames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Kingston upon Thames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Kingston upon Thames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Kingston upon Thames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Kingston upon Thames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Kingston upon Thames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Kingston upon Thames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Kingston upon Thames is estimated to be </w:t>
      </w:r>
      <w:r w:rsidRPr="00773DF7">
        <w:rPr>
          <w:rFonts w:ascii="Libre Franklin Light" w:eastAsia="Times New Roman" w:hAnsi="Libre Franklin Light" w:cs="Calibri Light"/>
          <w:b/>
          <w:bCs/>
          <w:color w:val="C45911" w:themeColor="accent2" w:themeShade="BF"/>
        </w:rPr>
        <w:t xml:space="preserve">£5,252,380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Kingston upon Thames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Thames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Thames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Kingston upon Thames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ton upon Tham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Kingston upon Thames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ton upon Tham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Kingston upon Thames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Thames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ton upon Tham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Kingston upon Thames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Kingston upon Thames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Thames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Kingston upon Thames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Kingston upon Thames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Kingston upon Thames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£5,252,380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Kingston upon Thames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£85,553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£1,769,277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£126,745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£35,647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£65,353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£3,169,805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£5,252,380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Kingston upon Thames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Kingston upon Thames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Thames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Thames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Thames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Thames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Kingston upon Thames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Kingston upon Thames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Thames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Thames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Kingston upon Thames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Kingston upon Thames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8F1B25-BD3D-4B04-8352-6313094C797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